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四川银行定开系列1个月1号净值型理财产品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四川银行定开系列1个月1号净值型理财产品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2022-09-15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173,588,588.00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[2.2%-3.1%]/年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四川银行-四川银行定开系列1个月1号净值型理财产品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5.86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1,340,610.77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1,076,823.07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173,715,328.79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173,715,328.79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1.0586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113,758,160.78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64.77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103,871,495.52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59.14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9,886,665.26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5.63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52,004,016.00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29.61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9,847,543.32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5.61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18,986.73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175,628,706.83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52,004,016.00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9,886,665.26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9,884,239.95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24成都香城MTN001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8,209,062.30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8,156,109.59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8,133,479.45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8,058,498.63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8,048,688.22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24中原银行CD239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7,861,792.88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7,850,851.68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4.52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5A314EF"/>
    <w:rsid w:val="46A87316"/>
    <w:rsid w:val="512D246A"/>
    <w:rsid w:val="54B27197"/>
    <w:rsid w:val="5A9E6B68"/>
    <w:rsid w:val="662139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2024-10-21T06:43:37Z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9412C9236D5B40E1B77685564E7C7000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