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四川银行定开系列3个月10号净值型理财产品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四川银行定开系列3个月10号净值型理财产品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2022-06-09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264,971,000.00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[2.5%-3.5%]/年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四川银行-四川银行定开系列3个月10号净值型理财产品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7.76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2,654,257.32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1,675,072.78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265,444,569.24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265,444,569.24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1.0776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173,944,999.11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64.82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173,944,999.11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64.82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93,027,382.60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34.67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1,028,354.21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0.38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359,413.48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268,360,149.40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93,027,382.60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35.05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24乌鲁木齐银行CD147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19,606,794.30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11,911,673.43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24稠州商行CD030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11,758,113.80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11,066,946.30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24东坡01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10,955,819.18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10,535,671.23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20香城投资MTN002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10,518,005.46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20空港城发MTN002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10,470,497.27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10,304,589.04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3.88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</w:t>
      </w:r>
      <w:bookmarkStart w:id="5" w:name="_GoBack"/>
      <w:bookmarkEnd w:id="5"/>
      <w:r>
        <w:rPr>
          <w:rFonts w:hint="eastAsia" w:ascii="宋体" w:hAnsi="宋体"/>
          <w:szCs w:val="21"/>
        </w:rPr>
        <w:t>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本报告期末，本产品投资的21眉府01属于关联交易。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6C137D7"/>
    <w:rsid w:val="206D7273"/>
    <w:rsid w:val="23AB2840"/>
    <w:rsid w:val="26C05204"/>
    <w:rsid w:val="2FC23DC4"/>
    <w:rsid w:val="339E2F39"/>
    <w:rsid w:val="38A16717"/>
    <w:rsid w:val="46A87316"/>
    <w:rsid w:val="4DB3742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2024-10-21T06:57:42Z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25191612CEF1439ABD33198A2769D059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