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四川银行定开系列3个月11号净值型理财产品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四川银行定开系列3个月11号净值型理财产品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2022-06-16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297,973,999.00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[2.5%-3.5%]/年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100.80%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四川银行-四川银行定开系列3个月11号净值型理财产品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128912158810937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7.27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2,410,199.77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1,745,779.94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298,363,901.42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298,363,901.42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1.0727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199,691,797.25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66.40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184,861,799.36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61.47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14,829,997.89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4.93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100,029,443.65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33.26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892,448.52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0.30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143,977.09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300,757,666.51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100,029,443.65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33.53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24稠州商行CD030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19,596,856.33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24成都经开SCP003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15,156,554.79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空港03优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14,829,997.89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11,066,946.30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24贵州银行CD039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10,889,475.32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23雅安发展MTN001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10,558,568.31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24郫国投MTN002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10,435,243.84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22彭城建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10,264,230.14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10,197,824.66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3.42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无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bookmarkStart w:id="5" w:name="_GoBack"/>
      <w:bookmarkEnd w:id="5"/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6A87316"/>
    <w:rsid w:val="512D246A"/>
    <w:rsid w:val="527E73EB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2024-10-11T11:13:26Z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E4D6AFFFBB2549A7B9A77E57AFAFE144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