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331,710,900.00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100.51%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7.55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3,090,810.67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2,019,138.93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331,826,316.75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331,826,316.75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1.0755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264,253,691.42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79.24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264,253,691.42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79.24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65,019,138.35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19.50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4,201,552.04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30,111.65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333,504,493.46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65,019,138.35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21,350,383.56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24峨眉01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21,109,205.48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24兴蜀投资MTN001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20,411,068.49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24成都经开SCP003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15,156,554.79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24秦农农商银行CD295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14,680,788.16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14,085,204.38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11,030,845.21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10,470,497.27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24郫国投MTN002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10,435,243.84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3.14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无</w:t>
      </w:r>
      <w:r>
        <w:rPr>
          <w:rFonts w:hint="eastAsia" w:ascii="宋体" w:hAnsi="宋体"/>
          <w:szCs w:val="21"/>
        </w:rPr>
        <w:t>。</w:t>
      </w: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B015B1B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2024-10-11T11:15:02Z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C095AA9C54534F80AB21FD1DF2251A7F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