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282,359,000.00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101.37%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8.19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2,841,019.80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2,093,576.63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284,233,806.70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284,233,806.70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1.0819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195,399,819.89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67.81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180,569,822.00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62.67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14,829,997.89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76,005,869.54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26.38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16,673,357.26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60,681.43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288,139,728.12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76,005,869.54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26.74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14,829,997.89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11,792,489.95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11,030,845.21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10,971,684.93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10,583,287.67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10,525,415.30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10,515,739.73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10,301,327.87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10,210,027.40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3.59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</w:t>
      </w:r>
      <w:r>
        <w:rPr>
          <w:rFonts w:hint="eastAsia" w:ascii="宋体" w:hAnsi="宋体"/>
          <w:szCs w:val="21"/>
        </w:rPr>
        <w:t>属于关联交</w:t>
      </w:r>
      <w:bookmarkStart w:id="5" w:name="_GoBack"/>
      <w:bookmarkEnd w:id="5"/>
      <w:r>
        <w:rPr>
          <w:rFonts w:hint="eastAsia" w:ascii="宋体" w:hAnsi="宋体"/>
          <w:szCs w:val="21"/>
        </w:rPr>
        <w:t>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56B1D8E"/>
    <w:rsid w:val="2FC23DC4"/>
    <w:rsid w:val="339E2F39"/>
    <w:rsid w:val="38A16717"/>
    <w:rsid w:val="40432872"/>
    <w:rsid w:val="46A87316"/>
    <w:rsid w:val="512D246A"/>
    <w:rsid w:val="54B27197"/>
    <w:rsid w:val="5A9E6B68"/>
    <w:rsid w:val="5AEE2E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2024-10-21T06:47:03Z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CF46AA00578E4646B337FB87DE69C3FB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