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四川银行定开系列3个月5号净值型理财产品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四川银行定开系列3个月5号净值型理财产品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2022-05-06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270,387,000.00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[2.8%-3.5%]/年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四川银行-四川银行定开系列3个月5号净值型理财产品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7.91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3,019,174.45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1,982,263.44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271,706,382.98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271,706,382.98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1.0791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209,693,679.08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76.30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209,693,679.08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76.30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64,004,942.77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23.29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160,077.74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984,366.14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0.36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274,843,065.73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64,004,942.77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23.56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24浦发银行CD082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19,840,205.70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24乌鲁木齐银行CD126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19,645,872.44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24成都经开SCP003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15,156,554.79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22湔江01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11,169,490.41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11,080,435.62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10,304,589.04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G22眉山1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10,241,109.59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10,060,860.27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23贵州银行CD121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9,983,570.49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3.67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本报告期末，本产品投资的21眉府01</w:t>
      </w:r>
      <w:r>
        <w:rPr>
          <w:rFonts w:hint="eastAsia" w:ascii="宋体" w:hAnsi="宋体"/>
          <w:szCs w:val="21"/>
          <w:lang w:eastAsia="zh-CN"/>
        </w:rPr>
        <w:t>、22凉山发展MTN001、21攀国投</w:t>
      </w:r>
      <w:bookmarkStart w:id="5" w:name="_GoBack"/>
      <w:bookmarkEnd w:id="5"/>
      <w:r>
        <w:rPr>
          <w:rFonts w:hint="eastAsia" w:ascii="宋体" w:hAnsi="宋体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9285A57"/>
    <w:rsid w:val="134C76E8"/>
    <w:rsid w:val="23AB2840"/>
    <w:rsid w:val="25780D06"/>
    <w:rsid w:val="2FC23DC4"/>
    <w:rsid w:val="339E2F39"/>
    <w:rsid w:val="38A16717"/>
    <w:rsid w:val="46A87316"/>
    <w:rsid w:val="512D246A"/>
    <w:rsid w:val="54B27197"/>
    <w:rsid w:val="5A9E6B68"/>
    <w:rsid w:val="752C14B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2024-10-21T06:50:02Z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E454E26EF97E44E0AF84F2D52C8E0E44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