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四川银行定开系列3个月6号净值型理财产品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353,567,507.00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[2.8%-3.5%]/年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四川银行-四川银行定开系列3个月6号净值型理财产品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7.89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3,495,996.39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2,370,582.90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355,054,830.53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355,054,830.53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237,581,725.46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237,581,725.46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66.21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110,008,495.39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11,139,258.92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3.10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87,866.05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358,817,345.82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110,008,495.39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24成都农商银行CD013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19,848,113.28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24交通银行CD080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14,883,648.20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14,880,154.27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24浙江泰隆商行CD018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14,836,260.25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22眉资01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13,538,271.23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13,516,794.52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13,166,021.92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24郫国投MTN002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12,522,292.60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22彭城建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12,317,076.16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3.47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本报告期末，本产品投资的22凉山发展MTN001</w:t>
      </w:r>
      <w:bookmarkStart w:id="5" w:name="_GoBack"/>
      <w:bookmarkEnd w:id="5"/>
      <w:r>
        <w:rPr>
          <w:rFonts w:hint="eastAsia" w:ascii="宋体" w:hAnsi="宋体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4713969"/>
    <w:rsid w:val="23AB2840"/>
    <w:rsid w:val="2FC23DC4"/>
    <w:rsid w:val="339E2F39"/>
    <w:rsid w:val="38A16717"/>
    <w:rsid w:val="46A87316"/>
    <w:rsid w:val="512D246A"/>
    <w:rsid w:val="54B27197"/>
    <w:rsid w:val="5A9E6B68"/>
    <w:rsid w:val="5EE02011"/>
    <w:rsid w:val="732F4E5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2024-10-21T06:51:02Z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290CACFED84C4265A3AF3AD6C4E6920F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