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四川银行定开系列3个月7号净值型理财产品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四川银行定开系列3个月7号净值型理财产品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2022-05-19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466,598,416.00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[2.5%-3.5%]/年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四川银行-四川银行定开系列3个月7号净值型理财产品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128912158810832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7.84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4,042,802.31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2,606,337.88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468,110,117.27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468,110,117.27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1.0784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348,867,168.85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74.08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348,867,168.85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74.08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120,009,267.70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25.48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1,945,575.55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0.41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95,153.95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470,917,166.05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120,009,267.70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25.64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32,233,994.52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24交通银行CD080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17,860,377.84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24中原银行CD239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17,689,033.97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24乌鲁木齐银行CD147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17,646,114.87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24恒丰银行CD195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14,886,468.26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24晋商银行CD054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14,882,108.10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24广西北部湾银行CD206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14,798,205.00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24乌鲁木齐银行CD137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14,720,346.90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24稠州商行CD026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14,704,416.16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3.14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本报告期末，本产品投资的22凉山发展MTN001属于关联交易。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bookmarkStart w:id="5" w:name="_GoBack"/>
      <w:bookmarkEnd w:id="5"/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715308E"/>
    <w:rsid w:val="23AB2840"/>
    <w:rsid w:val="2D6B4B3C"/>
    <w:rsid w:val="2FC23DC4"/>
    <w:rsid w:val="339E2F39"/>
    <w:rsid w:val="38A16717"/>
    <w:rsid w:val="46A87316"/>
    <w:rsid w:val="512D246A"/>
    <w:rsid w:val="54B27197"/>
    <w:rsid w:val="5A9E6B68"/>
    <w:rsid w:val="7DE023A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2024-10-21T06:52:10Z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1B504527B70E4C19BB8612CC0091C09C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