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四川银行定开系列3个月9号净值型理财产品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292,765,000.00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101.51%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7.97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3,748,701.50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2,481,930.78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293,441,787.98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293,441,787.98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1.0797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230,646,344.53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77.43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214,827,680.12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72.12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15,818,664.41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66,019,432.80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757,997.04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458,955.74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297,882,730.11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66,019,432.80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15,818,664.41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15,156,554.79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14,863,002.53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14,720,346.90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14,351,821.92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12,237,389.59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12,073,032.33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11,819,143.69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10,535,671.23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3.59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本报告期末，本产品投资的22凉山发展MTN001</w:t>
      </w:r>
      <w:r>
        <w:rPr>
          <w:rFonts w:hint="eastAsia" w:ascii="宋体" w:hAnsi="宋体"/>
          <w:szCs w:val="21"/>
          <w:lang w:eastAsia="zh-CN"/>
        </w:rPr>
        <w:t>、21攀国投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0370B56"/>
    <w:rsid w:val="46A87316"/>
    <w:rsid w:val="512D246A"/>
    <w:rsid w:val="51417E4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2024-10-21T06:56:28Z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A1DDBAD9D1914C5C882B7F110A27F2A9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