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354,755,700.00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101.45%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8.77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3,359,987.06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2,149,010.87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355,652,976.95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355,652,976.95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1.0877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275,137,240.87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275,137,240.87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85,020,668.88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23.56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338,445.88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319,861.38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360,816,217.01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85,020,668.88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21,716,272.60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18,356,084.38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16,266,958.90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14,863,002.53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14,749,939.73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24江苏银行CD189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14,740,612.44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14,711,074.36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14,697,642.25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22翠屏01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12,289,627.40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3.46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本报告期末，本产品投资的21眉府01</w:t>
      </w:r>
      <w:r>
        <w:rPr>
          <w:rFonts w:hint="eastAsia" w:ascii="宋体" w:hAnsi="宋体"/>
          <w:szCs w:val="21"/>
          <w:lang w:eastAsia="zh-CN"/>
        </w:rPr>
        <w:t>、22凉山发展MTN001、21攀国投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9A57345"/>
    <w:rsid w:val="2FC23DC4"/>
    <w:rsid w:val="339E2F39"/>
    <w:rsid w:val="35480E3B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6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2024-10-21T06:33:38Z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0DAACD94F19D4DF88919F7DD09CD071E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