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四川银行定开系列6个月13号净值型理财产品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2022-03-16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383,744,000.00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[2.6%-3.7%]/年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100.36%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128912158810710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9.28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3,038,023.99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1,215,157.86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384,074,276.96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384,074,276.96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1.0928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345,291,981.78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89.58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345,291,981.78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89.58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40,009,726.52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10.38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45,829.90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101,605.99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385,449,144.19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40,009,726.52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24长沙银行CD056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29,888,932.80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24香发01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21,036,191.78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20,146,246.58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24泸州发展MTN001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20,040,767.12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24贵州银行CD039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19,799,046.03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22眉资01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19,786,704.11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19,618,677.53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24日照银行CD120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19,591,016.11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24日照银行CD122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19,588,762.08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5.10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本报告期末，本产品投资的21眉府01</w:t>
      </w:r>
      <w:r>
        <w:rPr>
          <w:rFonts w:hint="eastAsia" w:ascii="宋体" w:hAnsi="宋体"/>
          <w:szCs w:val="21"/>
          <w:lang w:eastAsia="zh-CN"/>
        </w:rPr>
        <w:t>、22凉山发展MTN001、21攀国投</w:t>
      </w:r>
      <w:bookmarkStart w:id="5" w:name="_GoBack"/>
      <w:bookmarkEnd w:id="5"/>
      <w:r>
        <w:rPr>
          <w:rFonts w:hint="eastAsia" w:ascii="宋体" w:hAnsi="宋体"/>
          <w:szCs w:val="21"/>
        </w:rPr>
        <w:t>属于关联交易。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0623346"/>
    <w:rsid w:val="134C76E8"/>
    <w:rsid w:val="23AB2840"/>
    <w:rsid w:val="2FC23DC4"/>
    <w:rsid w:val="339E2F39"/>
    <w:rsid w:val="38A16717"/>
    <w:rsid w:val="46A87316"/>
    <w:rsid w:val="512D246A"/>
    <w:rsid w:val="54B27197"/>
    <w:rsid w:val="5A9E6B68"/>
    <w:rsid w:val="5F2C515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2024-10-21T06:36:44Z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6A01B3CD5A37453A87F9A408FE4B6D90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