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四川银行定开系列6个月14号净值型理财产品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257,120,050.00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100.72%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四川银行-四川银行定开系列6个月14号净值型理财产品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9.38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2,020,264.96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854,495.38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257,218,060.19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257,218,060.19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1.0938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147,093,588.71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56.78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147,093,588.71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56.78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36,008,753.88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13.90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75,948,792.86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29.32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23,114.78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259,074,250.23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36,008,753.88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24峨眉01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21,109,205.48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24兴蜀投资MTN001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20,411,068.49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20,333,698.63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15,594,333.42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24秦农农商银行CD295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14,680,788.16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8,826,644.61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8,411,989.04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7,941,115.62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7,278,273.97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2.83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本报告期末，本产品投资的21眉天01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28945B9"/>
    <w:rsid w:val="04034F27"/>
    <w:rsid w:val="07B851BB"/>
    <w:rsid w:val="134C76E8"/>
    <w:rsid w:val="147A61A9"/>
    <w:rsid w:val="23AB2840"/>
    <w:rsid w:val="2FC23DC4"/>
    <w:rsid w:val="339E2F39"/>
    <w:rsid w:val="38A16717"/>
    <w:rsid w:val="46A87316"/>
    <w:rsid w:val="4C4F3FC2"/>
    <w:rsid w:val="512D246A"/>
    <w:rsid w:val="54B27197"/>
    <w:rsid w:val="5A9E6B68"/>
    <w:rsid w:val="63483987"/>
    <w:rsid w:val="67B94021"/>
    <w:rsid w:val="77E5145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2024-10-21T06:37:59Z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0248D7DC70954B52BDA0182BF02C5F1C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