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四川银行定开系列6个月15号净值型理财产品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113,859,300.00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101.67%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9.25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1,230,104.95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920,264.44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115,650,905.98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115,650,905.98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1.0925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65,304,950.79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55.54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65,304,950.79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55.54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42,010,212.88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35.73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10,182,662.98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8.66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84,547.54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117,582,374.19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42,010,212.88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36.33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10,166,849.32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24重庆三峡银行CD068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9,807,382.90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24交通银行CD080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6,945,702.49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23彭城01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6,302,549.59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6,043,873.97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5,349,376.71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24浦发银行CD082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4,960,051.42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21邛崃01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4,277,534.25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22凉山发展MTN001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4,205,994.52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3.64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D411F1A"/>
    <w:rsid w:val="134C76E8"/>
    <w:rsid w:val="23AB2840"/>
    <w:rsid w:val="2FC23DC4"/>
    <w:rsid w:val="339E2F39"/>
    <w:rsid w:val="38A16717"/>
    <w:rsid w:val="46A87316"/>
    <w:rsid w:val="512D246A"/>
    <w:rsid w:val="54B27197"/>
    <w:rsid w:val="5A9E6B68"/>
    <w:rsid w:val="743512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2024-10-21T06:39:53Z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83AEAA48A3984A51A88387E991C98E8B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