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四川银行定开系列6个月17号净值型理财产品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自2024-07-01起至2024-09-30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四川银行定开系列6个月17号净值型理财产品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2022-04-26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174,006,999.00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[3.1%-3.7%]/年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102.89%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四川银行-四川银行定开系列6个月17号净值型理财产品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128912158810420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9.13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2024-09-30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2,286,104.59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1,478,908.76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176,584,908.13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1.0913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176,584,908.13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1.0913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119,211,627.09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65.61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119,211,627.09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65.61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61,014,832.96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33.58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927,041.78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540,542.98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0.30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181,694,044.81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GC014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61,014,832.96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34.55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24广西北部湾银行CD107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14,830,490.30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24浙江泰隆商行CD018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12,858,092.21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23彭城01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12,605,099.18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24龙驰01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12,409,298.63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24江苏银行CD189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11,792,489.95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24重庆三峡银行CD068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10,788,121.19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21彭山01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10,768,328.77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20空港城发MTN002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10,470,497.27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19眉控01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9,482,301.37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5.37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无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bookmarkStart w:id="5" w:name="_GoBack"/>
      <w:bookmarkEnd w:id="5"/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2024-10-15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3AB2840"/>
    <w:rsid w:val="2FC23DC4"/>
    <w:rsid w:val="339E2F39"/>
    <w:rsid w:val="38A16717"/>
    <w:rsid w:val="46A87316"/>
    <w:rsid w:val="512D246A"/>
    <w:rsid w:val="54B27197"/>
    <w:rsid w:val="5A9E6B68"/>
    <w:rsid w:val="7D3B4ED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01068028</cp:lastModifiedBy>
  <cp:lastPrinted>2411-12-31T16:00:00Z</cp:lastPrinted>
  <dcterms:modified xsi:type="dcterms:W3CDTF">2024-10-11T10:54:51Z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435ECF483AB8480B81E46996FBA6FEB2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