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四川银行定开系列6个月18号净值型理财产品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2024年第3季度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自2024-07-01起至2024-09-30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四川银行定开系列6个月18号净值型理财产品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C1438121000176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2022-05-06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122,293,000.00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[3.1%-3.7%]/年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102.85%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四川银行-四川银行定开系列6个月18号净值型理财产品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128912158810221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2024-07-01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2024-09-30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9.00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2024-07-01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2024-09-30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1,812,290.39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1,016,238.89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123,919,653.32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1.0133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123,919,653.32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1.0133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1.0900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87,040,657.57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68.29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87,040,657.57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68.29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40,009,726.52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31.39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185,863.38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0.15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215,716.24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0.17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127,451,963.71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GC014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40,009,726.52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32.29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23达州03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10,317,920.55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8.33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23达州高科MTN001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10,304,589.04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23鼎兴实业MTN003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10,221,739.73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24中原银行CD072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9,908,668.36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24广西北部湾银行CD107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9,886,993.53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7.98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24重庆三峡银行CD068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9,807,382.90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7.91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23达州02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8,540,383.56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24东坡01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7,967,868.49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24浙江泰隆商行CD018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6,923,588.12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6"/>
            <w:bookmarkStart w:id="4" w:name="OLE_LINK5"/>
            <w:r>
              <w:rPr>
                <w:rFonts w:ascii="宋体" w:hAnsi="宋体"/>
              </w:rPr>
              <w:t>5.59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无</w:t>
      </w:r>
      <w:r>
        <w:rPr>
          <w:rFonts w:hint="eastAsia" w:ascii="宋体" w:hAnsi="宋体"/>
          <w:szCs w:val="21"/>
        </w:rPr>
        <w:t>。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bookmarkStart w:id="5" w:name="_GoBack"/>
      <w:bookmarkEnd w:id="5"/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2024-10-15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23AB2840"/>
    <w:rsid w:val="2FC23DC4"/>
    <w:rsid w:val="339E2F39"/>
    <w:rsid w:val="38A16717"/>
    <w:rsid w:val="38EE358D"/>
    <w:rsid w:val="3D613687"/>
    <w:rsid w:val="46A87316"/>
    <w:rsid w:val="512D246A"/>
    <w:rsid w:val="54B27197"/>
    <w:rsid w:val="5A9E6B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0</TotalTime>
  <ScaleCrop>false</ScaleCrop>
  <LinksUpToDate>false</LinksUpToDate>
  <CharactersWithSpaces>1954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01068028</cp:lastModifiedBy>
  <cp:lastPrinted>2411-12-31T16:00:00Z</cp:lastPrinted>
  <dcterms:modified xsi:type="dcterms:W3CDTF">2024-10-11T10:56:39Z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9EDB3827EC2B4A539B2B90EBCAAE736F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