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四川银行定开系列6个月1号净值型理财产品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2024年第3季度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自2024-07-01起至2024-09-30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四川银行定开系列6个月1号净值型理财产品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2021-11-16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185,495,000.00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[3.1%-3.7%]/年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102.14%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四川银行-四川银行定开系列6个月1号净值型理财产品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128912158810602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2024-07-01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2024-09-30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10.88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2024-07-01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2024-09-30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2,135,327.22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1,535,126.82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187,798,621.25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1.1088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187,798,621.25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1.1088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113,987,812.17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59.43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113,987,812.17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59.43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57,016,782.90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29.73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20,784,820.60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10.84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19,865.69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191,809,281.36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GC014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57,016,782.90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30.36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24晋商银行CD054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14,882,108.10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20空港城发MTN002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10,470,497.27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22翠屏01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10,241,356.16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24绵阳投资MTN001A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10,197,824.66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22湔江01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10,154,082.19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24恒丰银行CD195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9,924,312.17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22临港债02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8,578,060.27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22眉控01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8,559,002.74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24成都农商银行CD013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7,939,245.31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4.23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本报告期末，本产品投资的</w:t>
      </w:r>
      <w:r>
        <w:rPr>
          <w:rFonts w:ascii="宋体" w:hAnsi="宋体"/>
          <w:szCs w:val="21"/>
        </w:rPr>
        <w:t>21眉府01</w:t>
      </w:r>
      <w:r>
        <w:rPr>
          <w:rFonts w:hint="eastAsia" w:ascii="宋体" w:hAnsi="宋体"/>
          <w:szCs w:val="21"/>
          <w:lang w:eastAsia="zh-CN"/>
        </w:rPr>
        <w:t>、22凉山发展MTN001</w:t>
      </w:r>
      <w:bookmarkStart w:id="5" w:name="_GoBack"/>
      <w:bookmarkEnd w:id="5"/>
      <w:r>
        <w:rPr>
          <w:rFonts w:hint="eastAsia" w:ascii="宋体" w:hAnsi="宋体"/>
          <w:szCs w:val="21"/>
        </w:rPr>
        <w:t>属于关联交易。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2024-10-15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23AB2840"/>
    <w:rsid w:val="2FC23DC4"/>
    <w:rsid w:val="339E2F39"/>
    <w:rsid w:val="38A16717"/>
    <w:rsid w:val="46A87316"/>
    <w:rsid w:val="512D246A"/>
    <w:rsid w:val="54B27197"/>
    <w:rsid w:val="584B70A5"/>
    <w:rsid w:val="5A9E6B68"/>
    <w:rsid w:val="7C0341D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1</TotalTime>
  <ScaleCrop>false</ScaleCrop>
  <LinksUpToDate>false</LinksUpToDate>
  <CharactersWithSpaces>1954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2411-12-31T16:00:00Z</cp:lastPrinted>
  <dcterms:modified xsi:type="dcterms:W3CDTF">2024-10-21T03:26:16Z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41DD29A5941C48F5B0D2686861AB60A3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