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四川银行定开系列6个月2号净值型理财产品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2021-11-26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246,598,000.00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[3.1%-3.7%]/年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102.12%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10.78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3,548,121.21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2,048,676.58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249,416,443.17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249,416,443.17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1.1078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171,944,329.28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67.51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171,944,329.28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67.51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61,017,960.60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23.96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21,642,554.56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8.50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101,875.19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254,706,719.63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61,017,960.60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24.46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24稠州商行CD026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16,665,004.99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24日照银行CD122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14,691,571.56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13,516,794.52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20空港兴城MTN001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13,253,678.08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12,087,747.95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21眉府01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11,641,616.44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10,698,753.43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20香城投资MTN002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10,518,005.46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20空港城发MTN002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10,470,497.27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4.20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="宋体" w:hAnsi="宋体"/>
          <w:szCs w:val="21"/>
        </w:rPr>
        <w:t>属于关联交易。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bookmarkStart w:id="5" w:name="_GoBack"/>
      <w:bookmarkEnd w:id="5"/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35B1E59"/>
    <w:rsid w:val="04034F27"/>
    <w:rsid w:val="134C76E8"/>
    <w:rsid w:val="17A12241"/>
    <w:rsid w:val="23AB2840"/>
    <w:rsid w:val="2FC23DC4"/>
    <w:rsid w:val="339E2F39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2024-10-12T01:44:06Z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0DA9BDE22F954EF99914FCF895219D97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