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215,220,000.00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9.00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2,651,303.24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1,702,167.73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217,160,885.23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217,160,885.23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1.0900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143,969,758.41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143,969,758.41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58,017,077.30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26.34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18,185,710.13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82,128.51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220,254,674.35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58,017,077.30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14,691,571.56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12,743,827.34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11,437,287.67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11,066,946.30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10,221,739.73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10,166,849.32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10,020,383.56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9,926,394.52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9,826,838.14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4.53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本报告期末，本产品投资的21眉天01</w:t>
      </w:r>
      <w:bookmarkStart w:id="5" w:name="_GoBack"/>
      <w:bookmarkEnd w:id="5"/>
      <w:r>
        <w:rPr>
          <w:rFonts w:hint="eastAsia" w:ascii="宋体" w:hAnsi="宋体"/>
          <w:szCs w:val="21"/>
          <w:lang w:val="en-US" w:eastAsia="zh-CN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7687AF5"/>
    <w:rsid w:val="1DCA77EF"/>
    <w:rsid w:val="23AB2840"/>
    <w:rsid w:val="2E943187"/>
    <w:rsid w:val="2FC23DC4"/>
    <w:rsid w:val="339E2F39"/>
    <w:rsid w:val="38A16717"/>
    <w:rsid w:val="45AA255A"/>
    <w:rsid w:val="46A87316"/>
    <w:rsid w:val="4F4A485D"/>
    <w:rsid w:val="512D246A"/>
    <w:rsid w:val="54B27197"/>
    <w:rsid w:val="5A9E6B68"/>
    <w:rsid w:val="5D963175"/>
    <w:rsid w:val="62C5631B"/>
    <w:rsid w:val="65B1476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2024-10-21T03:34:17Z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E87DCFA47400466487D150FEB0445A3F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