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292,463,000.00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100.88%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3,253,228.28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2,269,084.00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294,854,980.20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294,854,980.20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185,823,740.96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170,993,743.07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14,829,997.89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100,029,443.65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11,486,253.44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3.86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104,131.34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297,443,569.39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100,029,443.65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24成都农商银行CD013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14,886,084.96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14,829,997.89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11,274,794.52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10,971,684.93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10,660,986.30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10,341,082.19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10,301,327.87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9,983,570.49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9,905,893.95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3.36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本报告期末，本产品投资的21攀国投属于关联交易。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5AD4CBB"/>
    <w:rsid w:val="2FC23DC4"/>
    <w:rsid w:val="339E2F39"/>
    <w:rsid w:val="38A16717"/>
    <w:rsid w:val="46A87316"/>
    <w:rsid w:val="512D246A"/>
    <w:rsid w:val="54B27197"/>
    <w:rsid w:val="56BC24A8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2024-10-21T03:35:33Z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D0F889A68C494F0092F8D811D846B8F7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