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四川银行定开系列6个月7号净值型理财产品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2022-01-18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180,291,448.00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101.75%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四川银行-四川银行定开系列6个月7号净值型理财产品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8.66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1,847,060.85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1,391,232.02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181,461,794.23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181,461,794.23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1.0866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118,039,733.44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63.93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118,039,733.44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63.93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66,016,048.80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35.76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513,148.87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61,792.99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184,630,724.10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66,016,048.80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36.38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15,511,623.29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24稠州商行CD026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14,704,416.16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22湔江01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12,184,898.63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10,698,753.43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10,166,849.32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24吉林银行CD007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9,933,619.34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24天津银行CD123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9,905,893.95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8,931,880.96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22翠屏01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7,168,949.31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3.95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本报告期末，本产品投资的22凉山发展MTN001</w:t>
      </w:r>
      <w:bookmarkStart w:id="5" w:name="_GoBack"/>
      <w:bookmarkEnd w:id="5"/>
      <w:r>
        <w:rPr>
          <w:rFonts w:hint="eastAsia" w:ascii="宋体" w:hAnsi="宋体"/>
          <w:szCs w:val="21"/>
        </w:rPr>
        <w:t>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30E562E"/>
    <w:rsid w:val="04034F27"/>
    <w:rsid w:val="134C76E8"/>
    <w:rsid w:val="13612A44"/>
    <w:rsid w:val="23AB2840"/>
    <w:rsid w:val="2FC23DC4"/>
    <w:rsid w:val="339E2F39"/>
    <w:rsid w:val="38A1671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2024-10-21T06:23:25Z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80DCF1E0DE774C868707F30B2329DFF8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