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四川银行定开系列6个月8号净值型理财产品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2022-01-26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127,603,000.00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102.48%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8.68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2,933,160.52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1,140,714.31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128,318,513.54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128,318,513.54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1.0868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92,034,652.09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69.99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92,034,652.09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69.99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39,009,483.36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29.67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415,721.29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0.32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38,891.44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131,498,748.18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39,009,483.36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30.40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24恒丰银行CD195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9,924,312.17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24稠州商行CD030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9,798,428.16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24成都香城MTN001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9,235,195.08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8,058,498.63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7,941,115.62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23鼎兴实业MTN003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7,155,217.81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7,147,019.18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24东坡01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5,975,901.37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5,170,541.10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4.03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本报告期末，本产品投资的21眉天01</w:t>
      </w:r>
      <w:r>
        <w:rPr>
          <w:rFonts w:hint="eastAsia" w:ascii="宋体" w:hAnsi="宋体"/>
          <w:szCs w:val="21"/>
          <w:lang w:eastAsia="zh-CN"/>
        </w:rPr>
        <w:t>、21攀国投</w:t>
      </w:r>
      <w:r>
        <w:rPr>
          <w:rFonts w:hint="eastAsia" w:ascii="宋体" w:hAnsi="宋体"/>
          <w:szCs w:val="21"/>
        </w:rPr>
        <w:t>属于关联交易。</w:t>
      </w:r>
      <w:bookmarkStart w:id="5" w:name="_GoBack"/>
    </w:p>
    <w:bookmarkEnd w:id="5"/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6A87316"/>
    <w:rsid w:val="512D246A"/>
    <w:rsid w:val="54B27197"/>
    <w:rsid w:val="5A813D66"/>
    <w:rsid w:val="5A9E6B68"/>
    <w:rsid w:val="7D28084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2024-10-21T06:25:17Z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84668B1C3EDF4FE9BDC04E52384DB2B7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